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Bridgend</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Bridgend</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Bridgend</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Local Authority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Local Authority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Bridgend</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Local Authority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Bridgend</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8.8%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Bridgend are estimated to have a score of 1-2 on the PGSI (low-risk gambling), whilst </w:t>
      </w:r>
      <w:r w:rsidRPr="00773DF7">
        <w:rPr>
          <w:rFonts w:ascii="Libre Franklin Light" w:hAnsi="Libre Franklin Light" w:cs="Calibri Light"/>
          <w:b/>
          <w:bCs/>
          <w:color w:val="C45911" w:themeColor="accent2" w:themeShade="BF"/>
        </w:rPr>
        <w:t xml:space="preserve">3.0%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2.3%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41.7% </w:t>
      </w:r>
      <w:r w:rsidRPr="004747BF">
        <w:rPr>
          <w:rFonts w:ascii="Libre Franklin Light" w:eastAsia="Times New Roman" w:hAnsi="Libre Franklin Light" w:cs="Calibri Light"/>
        </w:rPr>
        <w:t xml:space="preserve">of those respondents classified as PGSI 8+ in Bridgend</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Bridgend is estimated to be </w:t>
      </w:r>
      <w:r w:rsidRPr="00773DF7">
        <w:rPr>
          <w:rFonts w:ascii="Libre Franklin Light" w:eastAsia="Times New Roman" w:hAnsi="Libre Franklin Light" w:cs="Calibri Light"/>
          <w:b/>
          <w:bCs/>
          <w:color w:val="C45911" w:themeColor="accent2" w:themeShade="BF"/>
        </w:rPr>
        <w:t xml:space="preserve">£2,470,934</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Local Authority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Bridgend</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14.1%</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Bridgend</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8.8%</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Bridgend</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3.0%</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Bridgend</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2.3%</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Bridgend.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Bridgend</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Bridgend.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Bridgend</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4.5%</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Local Authority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20.7%</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Bridgend</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41.7%</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Bridgend.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Bridgend</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3.4%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23.3%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Bridgend</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Bridgend</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43.5%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Bridgend</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Bridgend</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Local Authority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Bridgend</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£2,470,934</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Bridgend</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£40,247</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£832,340</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£59,626</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£16,770</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£30,745</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£1,491,206</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£2,470,934</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Wales</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7.5%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3.2%</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6.1%,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3.1%</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3.6%</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3.2%</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Wales</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9.2%,</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3.2%</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Wales</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2.4%</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Bridgend</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Wales</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Bridgend</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19.3%</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Bridgend</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21.4%</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Bridgend</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3.2%</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Wales</w:t>
            </w:r>
            <w:r w:rsidRPr="003C6A2E">
              <w:rPr>
                <w:rFonts w:ascii="Libre Franklin Light" w:hAnsi="Libre Franklin Light" w:cs="Calibri Light"/>
              </w:rPr>
              <w:t xml:space="preserve"> = </w:t>
            </w:r>
            <w:r w:rsidR="009807E8">
              <w:rPr>
                <w:rFonts w:ascii="Libre Franklin Light" w:hAnsi="Libre Franklin Light" w:cs="Calibri Light"/>
              </w:rPr>
              <w:t xml:space="preserve">20.4%)</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Wales</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21.1%)</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Wales</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5.9%</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Bridgend</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1.5%</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Bridgend</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54.8%</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Wales</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2.1%</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Wales</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56.0%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Bridgend</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19.3%</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Wales</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20.4%)</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Bridgend</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higher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21.4%</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Wales</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21.1%</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Bridgend</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3.2%</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Wales</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5.9%</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Bridgend</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1.5%</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Wales</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2.1%</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Bridgend</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54.8%</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Wales</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56.0%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Bridgend</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B15F67DB-5484-4158-A08A-C1B83DA53B6F}"/>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